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842591F"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C229DD" w:rsidRPr="00C229DD">
        <w:rPr>
          <w:rFonts w:ascii="Arial Narrow" w:hAnsi="Arial Narrow"/>
          <w:b/>
          <w:bCs/>
        </w:rPr>
        <w:t>0011168</w:t>
      </w:r>
      <w:r w:rsidR="00922020">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C229DD" w:rsidRPr="00C229DD">
        <w:rPr>
          <w:rFonts w:ascii="Arial Narrow" w:hAnsi="Arial Narrow"/>
          <w:b/>
          <w:bCs/>
        </w:rPr>
        <w:t>ANA RAQUEL PEREIRA SANTAMARIA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C229DD" w:rsidRPr="00C229DD">
        <w:rPr>
          <w:rFonts w:ascii="Arial Narrow" w:hAnsi="Arial Narrow"/>
        </w:rPr>
        <w:t>25.958.216</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C229DD" w:rsidRPr="00C229DD">
        <w:rPr>
          <w:rFonts w:ascii="Arial Narrow" w:hAnsi="Arial Narrow"/>
          <w:b/>
          <w:bCs/>
        </w:rPr>
        <w:t>SETECIENTOS NOVENTA Y SEIS MIL DOSCIENTOS SESENTA PESOS M/CTE. ($796.260,00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C229DD" w:rsidRPr="00C229DD">
        <w:rPr>
          <w:rFonts w:ascii="Arial Narrow" w:hAnsi="Arial Narrow"/>
        </w:rPr>
        <w:t>34667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E0969C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229DD">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CF038D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C229DD" w:rsidRPr="00C229DD">
        <w:rPr>
          <w:rFonts w:ascii="Arial Narrow" w:hAnsi="Arial Narrow"/>
          <w:b/>
          <w:bCs/>
        </w:rPr>
        <w:t>ANA RAQUEL PEREIRA SANTAMARIA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229DD" w:rsidRPr="00C229DD">
        <w:rPr>
          <w:rFonts w:ascii="Arial Narrow" w:hAnsi="Arial Narrow"/>
          <w:b/>
          <w:bCs/>
        </w:rPr>
        <w:t>UN MILLON QUINIENTOS NOVENTA Y DOS MIL QUINIENTOS VEINTE PESOS M/CTE. ($1.592.520,00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26785F7"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C229DD" w:rsidRPr="00C229DD">
        <w:rPr>
          <w:rFonts w:ascii="Arial Narrow" w:hAnsi="Arial Narrow"/>
          <w:b/>
          <w:bCs/>
        </w:rPr>
        <w:t>ANA RAQUEL PEREIRA SANTAMARIA</w:t>
      </w:r>
      <w:r w:rsidR="00C229DD" w:rsidRPr="00C37E72">
        <w:rPr>
          <w:rFonts w:ascii="Arial Narrow" w:hAnsi="Arial Narrow"/>
          <w:b/>
          <w:bCs/>
        </w:rPr>
        <w:t>,</w:t>
      </w:r>
      <w:r w:rsidR="00C229DD" w:rsidRPr="008150B4">
        <w:rPr>
          <w:rFonts w:ascii="Arial Narrow" w:hAnsi="Arial Narrow"/>
        </w:rPr>
        <w:t xml:space="preserve"> identificad</w:t>
      </w:r>
      <w:r w:rsidR="00C229DD">
        <w:rPr>
          <w:rFonts w:ascii="Arial Narrow" w:hAnsi="Arial Narrow"/>
        </w:rPr>
        <w:t>a</w:t>
      </w:r>
      <w:r w:rsidR="00C229DD" w:rsidRPr="008150B4">
        <w:rPr>
          <w:rFonts w:ascii="Arial Narrow" w:hAnsi="Arial Narrow"/>
        </w:rPr>
        <w:t xml:space="preserve"> con cédula de ciudadanía número</w:t>
      </w:r>
      <w:r w:rsidR="00C229DD">
        <w:rPr>
          <w:rFonts w:ascii="Arial Narrow" w:hAnsi="Arial Narrow"/>
        </w:rPr>
        <w:t xml:space="preserve"> </w:t>
      </w:r>
      <w:r w:rsidR="00C229DD" w:rsidRPr="00C229DD">
        <w:rPr>
          <w:rFonts w:ascii="Arial Narrow" w:hAnsi="Arial Narrow"/>
        </w:rPr>
        <w:t>25.958.216</w:t>
      </w:r>
      <w:r w:rsidR="00C229DD" w:rsidRPr="008150B4">
        <w:rPr>
          <w:rFonts w:ascii="Arial Narrow" w:hAnsi="Arial Narrow"/>
        </w:rPr>
        <w:t xml:space="preserve">,por la suma de </w:t>
      </w:r>
      <w:r w:rsidR="00C229DD" w:rsidRPr="00C229DD">
        <w:rPr>
          <w:rFonts w:ascii="Arial Narrow" w:hAnsi="Arial Narrow"/>
          <w:b/>
          <w:bCs/>
        </w:rPr>
        <w:t>SETECIENTOS NOVENTA Y SEIS MIL DOSCIENTOS SESENTA PESOS M/CTE. ($796.260,00</w:t>
      </w:r>
      <w:r w:rsidR="00C229DD" w:rsidRPr="008150B4">
        <w:rPr>
          <w:rFonts w:ascii="Arial Narrow" w:hAnsi="Arial Narrow"/>
          <w:b/>
          <w:bCs/>
        </w:rPr>
        <w:t>),</w:t>
      </w:r>
      <w:r w:rsidR="00C229DD" w:rsidRPr="008150B4">
        <w:rPr>
          <w:rFonts w:ascii="Arial Narrow" w:hAnsi="Arial Narrow"/>
        </w:rPr>
        <w:t xml:space="preserve"> por concepto de la obligación contenida en la Resolución </w:t>
      </w:r>
      <w:r w:rsidR="00C229DD" w:rsidRPr="00C229DD">
        <w:rPr>
          <w:rFonts w:ascii="Arial Narrow" w:hAnsi="Arial Narrow"/>
        </w:rPr>
        <w:t>34667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2D2C0D3"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C229DD" w:rsidRPr="00C229DD">
        <w:rPr>
          <w:rFonts w:ascii="Arial Narrow" w:hAnsi="Arial Narrow"/>
          <w:b/>
          <w:bCs/>
        </w:rPr>
        <w:t>ANA RAQUEL PEREIRA SANTAMARIA</w:t>
      </w:r>
      <w:r w:rsidR="00C229DD" w:rsidRPr="00C37E72">
        <w:rPr>
          <w:rFonts w:ascii="Arial Narrow" w:hAnsi="Arial Narrow"/>
          <w:b/>
          <w:bCs/>
        </w:rPr>
        <w:t>,</w:t>
      </w:r>
      <w:r w:rsidR="00C229DD" w:rsidRPr="008150B4">
        <w:rPr>
          <w:rFonts w:ascii="Arial Narrow" w:hAnsi="Arial Narrow"/>
        </w:rPr>
        <w:t xml:space="preserve"> identificad</w:t>
      </w:r>
      <w:r w:rsidR="00C229DD">
        <w:rPr>
          <w:rFonts w:ascii="Arial Narrow" w:hAnsi="Arial Narrow"/>
        </w:rPr>
        <w:t>a</w:t>
      </w:r>
      <w:r w:rsidR="00C229DD" w:rsidRPr="008150B4">
        <w:rPr>
          <w:rFonts w:ascii="Arial Narrow" w:hAnsi="Arial Narrow"/>
        </w:rPr>
        <w:t xml:space="preserve"> con cédula de ciudadanía número</w:t>
      </w:r>
      <w:r w:rsidR="00C229DD">
        <w:rPr>
          <w:rFonts w:ascii="Arial Narrow" w:hAnsi="Arial Narrow"/>
        </w:rPr>
        <w:t xml:space="preserve"> </w:t>
      </w:r>
      <w:r w:rsidR="00C229DD" w:rsidRPr="00C229DD">
        <w:rPr>
          <w:rFonts w:ascii="Arial Narrow" w:hAnsi="Arial Narrow"/>
        </w:rPr>
        <w:t>25.958.216</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35ED7DC5" w:rsidR="00436830" w:rsidRPr="003713CD" w:rsidRDefault="00C229DD" w:rsidP="00C229DD">
      <w:pPr>
        <w:jc w:val="both"/>
        <w:rPr>
          <w:rFonts w:ascii="Arial Narrow" w:hAnsi="Arial Narrow"/>
          <w:i/>
          <w:iCs/>
          <w:noProof/>
          <w:sz w:val="16"/>
          <w:szCs w:val="16"/>
        </w:rPr>
      </w:pPr>
      <w:r w:rsidRPr="00C229DD">
        <w:rPr>
          <w:rFonts w:ascii="Arial Narrow" w:hAnsi="Arial Narrow"/>
          <w:i/>
          <w:iCs/>
          <w:noProof/>
          <w:sz w:val="16"/>
          <w:szCs w:val="16"/>
        </w:rPr>
        <w:t>Expediente: 25958216-ANA RAQUEL PEREIRA SANTAMARIA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924E" w14:textId="77777777" w:rsidR="0094384F" w:rsidRDefault="0094384F">
      <w:r>
        <w:separator/>
      </w:r>
    </w:p>
  </w:endnote>
  <w:endnote w:type="continuationSeparator" w:id="0">
    <w:p w14:paraId="29884ED9" w14:textId="77777777" w:rsidR="0094384F" w:rsidRDefault="0094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6F0D8" w14:textId="77777777" w:rsidR="0094384F" w:rsidRDefault="0094384F">
      <w:r>
        <w:separator/>
      </w:r>
    </w:p>
  </w:footnote>
  <w:footnote w:type="continuationSeparator" w:id="0">
    <w:p w14:paraId="4EFFBA0E" w14:textId="77777777" w:rsidR="0094384F" w:rsidRDefault="0094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804</Words>
  <Characters>4424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3</cp:revision>
  <cp:lastPrinted>2023-12-04T17:03:00Z</cp:lastPrinted>
  <dcterms:created xsi:type="dcterms:W3CDTF">2025-12-01T20:04:00Z</dcterms:created>
  <dcterms:modified xsi:type="dcterms:W3CDTF">2025-12-01T20:06:00Z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